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8C51B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BOTOMLEY</w:t>
      </w:r>
      <w:r>
        <w:rPr>
          <w:rStyle w:val="s1"/>
        </w:rPr>
        <w:t xml:space="preserve">       (fl.1505)</w:t>
      </w:r>
    </w:p>
    <w:p w14:paraId="1E4E5D79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Mendham, Suffolk.</w:t>
      </w:r>
    </w:p>
    <w:p w14:paraId="3F64BB6E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</w:p>
    <w:p w14:paraId="167747F3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</w:p>
    <w:p w14:paraId="790FF8B6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74C54A3C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Garnon62)</w:t>
      </w:r>
    </w:p>
    <w:p w14:paraId="4FBDE432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</w:p>
    <w:p w14:paraId="42E82A81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</w:p>
    <w:p w14:paraId="5FB3769F" w14:textId="77777777" w:rsidR="0077130F" w:rsidRDefault="0077130F" w:rsidP="0077130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24 December 2019</w:t>
      </w:r>
    </w:p>
    <w:p w14:paraId="4A6A619C" w14:textId="77777777" w:rsidR="006B2F86" w:rsidRPr="0077130F" w:rsidRDefault="0077130F" w:rsidP="0077130F">
      <w:bookmarkStart w:id="0" w:name="_GoBack"/>
      <w:bookmarkEnd w:id="0"/>
    </w:p>
    <w:sectPr w:rsidR="006B2F86" w:rsidRPr="0077130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0F393" w14:textId="77777777" w:rsidR="0077130F" w:rsidRDefault="0077130F" w:rsidP="00E71FC3">
      <w:pPr>
        <w:spacing w:after="0" w:line="240" w:lineRule="auto"/>
      </w:pPr>
      <w:r>
        <w:separator/>
      </w:r>
    </w:p>
  </w:endnote>
  <w:endnote w:type="continuationSeparator" w:id="0">
    <w:p w14:paraId="68E1A415" w14:textId="77777777" w:rsidR="0077130F" w:rsidRDefault="007713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6B0A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F7BC8" w14:textId="77777777" w:rsidR="0077130F" w:rsidRDefault="0077130F" w:rsidP="00E71FC3">
      <w:pPr>
        <w:spacing w:after="0" w:line="240" w:lineRule="auto"/>
      </w:pPr>
      <w:r>
        <w:separator/>
      </w:r>
    </w:p>
  </w:footnote>
  <w:footnote w:type="continuationSeparator" w:id="0">
    <w:p w14:paraId="2BBFAD93" w14:textId="77777777" w:rsidR="0077130F" w:rsidRDefault="007713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30F"/>
    <w:rsid w:val="001A7C09"/>
    <w:rsid w:val="00577BD5"/>
    <w:rsid w:val="006A1F77"/>
    <w:rsid w:val="00733BE7"/>
    <w:rsid w:val="007713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FEC7A"/>
  <w15:chartTrackingRefBased/>
  <w15:docId w15:val="{D28C6048-0174-4E3B-ADFC-E1AA0756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7130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7130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2019-12-29T19:45:00Z</dcterms:created>
  <dcterms:modified xsi:type="dcterms:W3CDTF">2019-12-29T19:45:00Z</dcterms:modified>
</cp:coreProperties>
</file>